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55CD">
        <w:rPr>
          <w:rFonts w:ascii="Arial" w:hAnsi="Arial" w:cs="Arial"/>
          <w:b/>
          <w:caps/>
          <w:sz w:val="28"/>
          <w:szCs w:val="28"/>
        </w:rPr>
        <w:t>1922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755C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5CD">
              <w:rPr>
                <w:rFonts w:ascii="Arial" w:hAnsi="Arial" w:cs="Arial"/>
                <w:sz w:val="20"/>
                <w:szCs w:val="20"/>
              </w:rPr>
              <w:t>Refere-se às ações trabalhistas contra a Santa Casa de Misericórdia de Jacareí.</w:t>
            </w:r>
            <w:r w:rsidR="00F300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1755CD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Considerando as ações trabalhistas </w:t>
      </w:r>
      <w:r>
        <w:rPr>
          <w:rFonts w:ascii="Arial" w:hAnsi="Arial" w:cs="Arial"/>
        </w:rPr>
        <w:t xml:space="preserve">movidas contra </w:t>
      </w:r>
      <w:r>
        <w:rPr>
          <w:rFonts w:ascii="Arial" w:hAnsi="Arial" w:cs="Arial"/>
        </w:rPr>
        <w:t>a Santa Casa de Misericórdia de Jacareí</w:t>
      </w:r>
      <w:r>
        <w:rPr>
          <w:rFonts w:ascii="Arial" w:hAnsi="Arial" w:cs="Arial"/>
        </w:rPr>
        <w:t xml:space="preserve">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1755CD" w:rsidRPr="001755CD" w:rsidRDefault="001755CD" w:rsidP="00F300A0">
      <w:pPr>
        <w:numPr>
          <w:ilvl w:val="0"/>
          <w:numId w:val="2"/>
        </w:numPr>
        <w:tabs>
          <w:tab w:val="clear" w:pos="360"/>
          <w:tab w:val="num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 xml:space="preserve">Quantas ações trabalhistas movidas contra a Santa Casa de Misericórdia existiam quando a Prefeitura de Jacareí </w:t>
      </w:r>
      <w:r w:rsidR="00620A1D">
        <w:rPr>
          <w:rFonts w:ascii="Arial" w:hAnsi="Arial" w:cs="Arial"/>
        </w:rPr>
        <w:t>efetuou a</w:t>
      </w:r>
      <w:r w:rsidRPr="001755CD">
        <w:rPr>
          <w:rFonts w:ascii="Arial" w:hAnsi="Arial" w:cs="Arial"/>
        </w:rPr>
        <w:t xml:space="preserve"> intervenção em 2003?</w:t>
      </w:r>
    </w:p>
    <w:p w:rsidR="001755CD" w:rsidRPr="001755CD" w:rsidRDefault="001755CD" w:rsidP="00F300A0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>Qual o valor em dinheiro destas ações?</w:t>
      </w:r>
    </w:p>
    <w:p w:rsidR="001755CD" w:rsidRPr="001755CD" w:rsidRDefault="001755CD" w:rsidP="00F300A0">
      <w:pPr>
        <w:numPr>
          <w:ilvl w:val="0"/>
          <w:numId w:val="2"/>
        </w:numPr>
        <w:tabs>
          <w:tab w:val="clear" w:pos="360"/>
          <w:tab w:val="num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>Quantas novas ações trabalhistas foram movidas contra a Santa Casa de Misericórdia de Jacareí desde a intervenção da Prefeitura em 2003 até a presente data?</w:t>
      </w:r>
    </w:p>
    <w:p w:rsidR="001755CD" w:rsidRPr="001755CD" w:rsidRDefault="001755CD" w:rsidP="00F300A0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 xml:space="preserve">Qual o valor em dinheiro destas ações </w:t>
      </w:r>
      <w:r>
        <w:rPr>
          <w:rFonts w:ascii="Arial" w:hAnsi="Arial" w:cs="Arial"/>
        </w:rPr>
        <w:t>pós-intervenção</w:t>
      </w:r>
      <w:r w:rsidRPr="001755CD">
        <w:rPr>
          <w:rFonts w:ascii="Arial" w:hAnsi="Arial" w:cs="Arial"/>
        </w:rPr>
        <w:t>?</w:t>
      </w:r>
    </w:p>
    <w:p w:rsidR="001755CD" w:rsidRPr="001755CD" w:rsidRDefault="001755CD" w:rsidP="00F300A0">
      <w:pPr>
        <w:numPr>
          <w:ilvl w:val="0"/>
          <w:numId w:val="2"/>
        </w:numPr>
        <w:tabs>
          <w:tab w:val="clear" w:pos="360"/>
          <w:tab w:val="num" w:pos="2127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>A Prefeitura Municipal de Jacareí paga as ações trabalhistas com verbas do SUS?</w:t>
      </w:r>
    </w:p>
    <w:p w:rsidR="00EA03BD" w:rsidRPr="00E27482" w:rsidRDefault="001755CD" w:rsidP="00F300A0">
      <w:pPr>
        <w:numPr>
          <w:ilvl w:val="1"/>
          <w:numId w:val="2"/>
        </w:numPr>
        <w:tabs>
          <w:tab w:val="clear" w:pos="792"/>
          <w:tab w:val="num" w:pos="2694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1755CD">
        <w:rPr>
          <w:rFonts w:ascii="Arial" w:hAnsi="Arial" w:cs="Arial"/>
        </w:rPr>
        <w:t>Caso positivo, qual o valo</w:t>
      </w:r>
      <w:r w:rsidR="00583F13">
        <w:rPr>
          <w:rFonts w:ascii="Arial" w:hAnsi="Arial" w:cs="Arial"/>
        </w:rPr>
        <w:t>r pago pel</w:t>
      </w:r>
      <w:r w:rsidRPr="001755CD">
        <w:rPr>
          <w:rFonts w:ascii="Arial" w:hAnsi="Arial" w:cs="Arial"/>
        </w:rPr>
        <w:t>as ações trabalhistas com verbas do SUS?</w:t>
      </w:r>
    </w:p>
    <w:p w:rsidR="00F65C85" w:rsidRPr="00E27482" w:rsidRDefault="00F65C85" w:rsidP="00583F13">
      <w:pPr>
        <w:tabs>
          <w:tab w:val="left" w:pos="-600"/>
        </w:tabs>
        <w:spacing w:before="240"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1755CD">
        <w:rPr>
          <w:rFonts w:ascii="Arial" w:hAnsi="Arial" w:cs="Arial"/>
        </w:rPr>
        <w:t>23 de setembro de 2015.</w:t>
      </w:r>
    </w:p>
    <w:p w:rsidR="001755CD" w:rsidRDefault="001755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755CD" w:rsidRDefault="001755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755CD" w:rsidRDefault="001755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755CD" w:rsidRPr="001755CD" w:rsidRDefault="001755CD" w:rsidP="001755CD">
      <w:pPr>
        <w:jc w:val="center"/>
        <w:rPr>
          <w:rFonts w:ascii="Arial" w:hAnsi="Arial"/>
          <w:b/>
        </w:rPr>
      </w:pPr>
      <w:r w:rsidRPr="001755CD">
        <w:rPr>
          <w:rFonts w:ascii="Arial" w:hAnsi="Arial"/>
          <w:b/>
        </w:rPr>
        <w:t>FERNANDO DA ÓTICA ORIGINAL</w:t>
      </w:r>
    </w:p>
    <w:p w:rsidR="001755CD" w:rsidRPr="00E27482" w:rsidRDefault="001755CD" w:rsidP="001755CD">
      <w:pPr>
        <w:jc w:val="center"/>
        <w:rPr>
          <w:rFonts w:ascii="Arial" w:hAnsi="Arial"/>
        </w:rPr>
      </w:pPr>
      <w:r w:rsidRPr="001755CD">
        <w:rPr>
          <w:rFonts w:ascii="Arial" w:hAnsi="Arial"/>
        </w:rPr>
        <w:t>Vereador – PSC</w:t>
      </w:r>
    </w:p>
    <w:sectPr w:rsidR="001755CD" w:rsidRPr="00E2748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75" w:rsidRDefault="00940875">
      <w:r>
        <w:separator/>
      </w:r>
    </w:p>
  </w:endnote>
  <w:endnote w:type="continuationSeparator" w:id="0">
    <w:p w:rsidR="00940875" w:rsidRDefault="0094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75" w:rsidRDefault="00940875">
      <w:r>
        <w:separator/>
      </w:r>
    </w:p>
  </w:footnote>
  <w:footnote w:type="continuationSeparator" w:id="0">
    <w:p w:rsidR="00940875" w:rsidRDefault="00940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755CD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83F13"/>
    <w:rsid w:val="005A5BF2"/>
    <w:rsid w:val="005B3D21"/>
    <w:rsid w:val="005C3938"/>
    <w:rsid w:val="005D2FF7"/>
    <w:rsid w:val="005E138D"/>
    <w:rsid w:val="00620A1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40875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300A0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5</cp:revision>
  <cp:lastPrinted>2015-09-22T10:41:00Z</cp:lastPrinted>
  <dcterms:created xsi:type="dcterms:W3CDTF">2015-09-22T10:39:00Z</dcterms:created>
  <dcterms:modified xsi:type="dcterms:W3CDTF">2015-09-22T10:49:00Z</dcterms:modified>
</cp:coreProperties>
</file>